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07BDF" w:rsidRPr="00707BDF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F57C1">
        <w:rPr>
          <w:rFonts w:ascii="Corbel" w:hAnsi="Corbel"/>
          <w:sz w:val="20"/>
          <w:szCs w:val="20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</w:rPr>
        <w:t xml:space="preserve">Rok akademicki </w:t>
      </w:r>
      <w:r w:rsidR="00707BDF" w:rsidRPr="00707BDF"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A3E07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A3E07">
              <w:rPr>
                <w:rFonts w:ascii="Corbel" w:hAnsi="Corbel"/>
                <w:sz w:val="24"/>
                <w:szCs w:val="24"/>
              </w:rPr>
              <w:t>Planowanie strategiczne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82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E48" w:rsidRPr="009C54AE" w:rsidRDefault="00707BDF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7BDF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E48" w:rsidRPr="00D429B1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IV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E48" w:rsidRDefault="00015B8F" w:rsidP="00857E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  <w:r w:rsidR="00857E48">
              <w:rPr>
                <w:rFonts w:ascii="Corbel" w:hAnsi="Corbel"/>
                <w:sz w:val="24"/>
                <w:szCs w:val="24"/>
              </w:rPr>
              <w:t xml:space="preserve"> warsztaty</w:t>
            </w:r>
          </w:p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6360EA">
        <w:rPr>
          <w:rFonts w:ascii="Corbel" w:hAnsi="Corbel"/>
          <w:b w:val="0"/>
          <w:smallCaps w:val="0"/>
          <w:szCs w:val="24"/>
        </w:rPr>
        <w:t>warsztaty</w:t>
      </w:r>
      <w:r w:rsidR="00AA49F1" w:rsidRPr="00AA49F1">
        <w:rPr>
          <w:rFonts w:ascii="Corbel" w:hAnsi="Corbel"/>
          <w:b w:val="0"/>
          <w:smallCaps w:val="0"/>
          <w:szCs w:val="24"/>
        </w:rPr>
        <w:t xml:space="preserve"> </w:t>
      </w:r>
      <w:r w:rsidR="00E12CDE">
        <w:rPr>
          <w:rFonts w:ascii="Corbel" w:hAnsi="Corbel"/>
          <w:b w:val="0"/>
          <w:smallCaps w:val="0"/>
          <w:szCs w:val="24"/>
        </w:rPr>
        <w:t>–</w:t>
      </w:r>
      <w:r w:rsidR="00AA49F1" w:rsidRPr="00AA49F1">
        <w:rPr>
          <w:rFonts w:ascii="Corbel" w:hAnsi="Corbel"/>
          <w:b w:val="0"/>
          <w:smallCaps w:val="0"/>
          <w:szCs w:val="24"/>
        </w:rPr>
        <w:t xml:space="preserve"> </w:t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707BDF" w:rsidRPr="009C54AE" w:rsidRDefault="00707BD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360EA" w:rsidP="00287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60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o samorządzie terytorialnym, rozwoju regionalnym i lokalnym, organizacji i zarządzaniu 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857E48" w:rsidRDefault="00857E48">
      <w:pPr>
        <w:spacing w:after="0" w:line="240" w:lineRule="auto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EF754E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r w:rsidRPr="00EF754E">
        <w:rPr>
          <w:rFonts w:ascii="Corbel" w:hAnsi="Corbel"/>
          <w:b/>
          <w:szCs w:val="24"/>
        </w:rPr>
        <w:lastRenderedPageBreak/>
        <w:t>3.</w:t>
      </w:r>
      <w:r w:rsidR="0085747A" w:rsidRPr="00EF754E">
        <w:rPr>
          <w:rFonts w:ascii="Corbel" w:hAnsi="Corbel"/>
          <w:b/>
          <w:szCs w:val="24"/>
        </w:rPr>
        <w:t xml:space="preserve"> </w:t>
      </w:r>
      <w:r w:rsidR="00EF754E">
        <w:rPr>
          <w:rFonts w:ascii="Corbel" w:hAnsi="Corbel"/>
          <w:b/>
          <w:szCs w:val="24"/>
        </w:rPr>
        <w:t>C</w:t>
      </w:r>
      <w:r w:rsidR="00A84C85" w:rsidRPr="00EF754E">
        <w:rPr>
          <w:rFonts w:ascii="Corbel" w:hAnsi="Corbel"/>
          <w:b/>
          <w:szCs w:val="24"/>
        </w:rPr>
        <w:t>ele, efekty uczenia się</w:t>
      </w:r>
      <w:r w:rsidR="0085747A" w:rsidRPr="00EF754E">
        <w:rPr>
          <w:rFonts w:ascii="Corbel" w:hAnsi="Corbel"/>
          <w:b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 xml:space="preserve">Poznanie zasad i funkcji  wieloletniego planowania społeczno-gospodarczego, zwłaszcza na poziomie regionalnym i lokalnym 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Cele"/>
              <w:spacing w:before="0" w:after="100" w:afterAutospacing="1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>Wykształcenie umiejętności holistycznego ujmowania problemów rozwojowych jednostek terytorialnych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>Nabycie wiedzy o zasadach i narzędziach planowania strategicznego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 xml:space="preserve">Poszerzenie umiejętności pozyskiwania i interpretacji danych niezbędnych do planowania strategicznego 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</w:tcPr>
          <w:p w:rsidR="006360EA" w:rsidRDefault="006360EA" w:rsidP="006360EA">
            <w:pPr>
              <w:spacing w:after="100" w:afterAutospacing="1" w:line="240" w:lineRule="auto"/>
            </w:pPr>
            <w:r w:rsidRPr="000D53DA">
              <w:t xml:space="preserve">Wykształcenie umiejętności formułowania treści strategii rozwojowych (analizy SWOT, misji, celu głównego, celów operacyjnych i działań)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6360EA" w:rsidRDefault="006360EA" w:rsidP="006360EA">
            <w:pPr>
              <w:spacing w:after="0" w:line="240" w:lineRule="auto"/>
            </w:pPr>
            <w:r>
              <w:t>Wskazuje obszary życia społeczno-gospodarczego, w których</w:t>
            </w:r>
          </w:p>
          <w:p w:rsidR="006360EA" w:rsidRPr="00204306" w:rsidRDefault="006360EA" w:rsidP="006360EA">
            <w:pPr>
              <w:spacing w:after="0" w:line="240" w:lineRule="auto"/>
            </w:pPr>
            <w:r>
              <w:t>istotną rolę odgrywa planowanie strategiczne</w:t>
            </w:r>
          </w:p>
        </w:tc>
        <w:tc>
          <w:tcPr>
            <w:tcW w:w="1873" w:type="dxa"/>
          </w:tcPr>
          <w:p w:rsidR="006360EA" w:rsidRPr="00204306" w:rsidRDefault="006360EA" w:rsidP="00666F98">
            <w:pPr>
              <w:spacing w:after="0" w:line="240" w:lineRule="auto"/>
            </w:pPr>
            <w:r w:rsidRPr="0079025A">
              <w:t>K_W0</w:t>
            </w:r>
            <w:r>
              <w:t>2</w:t>
            </w:r>
            <w:r w:rsidR="00A256DE">
              <w:t xml:space="preserve"> 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6360EA" w:rsidRPr="00126C3B" w:rsidRDefault="006360EA" w:rsidP="00A256DE">
            <w:pPr>
              <w:spacing w:after="0" w:line="240" w:lineRule="auto"/>
            </w:pPr>
            <w:r>
              <w:t xml:space="preserve">Wymienia i charakteryzuje </w:t>
            </w:r>
            <w:r w:rsidR="00A256DE">
              <w:t>podmioty władzy publicznej opracowujące strategie</w:t>
            </w:r>
            <w:r>
              <w:t xml:space="preserve"> rozwoju</w:t>
            </w:r>
          </w:p>
        </w:tc>
        <w:tc>
          <w:tcPr>
            <w:tcW w:w="1873" w:type="dxa"/>
          </w:tcPr>
          <w:p w:rsidR="006360EA" w:rsidRPr="00126C3B" w:rsidRDefault="00A256DE" w:rsidP="006360EA">
            <w:pPr>
              <w:spacing w:after="0" w:line="240" w:lineRule="auto"/>
            </w:pPr>
            <w:r>
              <w:t>K_W03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6360EA" w:rsidRPr="00126C3B" w:rsidRDefault="006360EA" w:rsidP="006360EA">
            <w:pPr>
              <w:spacing w:after="0" w:line="240" w:lineRule="auto"/>
            </w:pPr>
            <w:r>
              <w:t>Analizuje dane niezbędne do planowania strategicznego</w:t>
            </w:r>
          </w:p>
        </w:tc>
        <w:tc>
          <w:tcPr>
            <w:tcW w:w="1873" w:type="dxa"/>
          </w:tcPr>
          <w:p w:rsidR="006360EA" w:rsidRPr="00126C3B" w:rsidRDefault="006360EA" w:rsidP="00666F98">
            <w:pPr>
              <w:spacing w:after="0" w:line="240" w:lineRule="auto"/>
            </w:pPr>
            <w:r>
              <w:t>K_U0</w:t>
            </w:r>
            <w:r w:rsidR="00666F98">
              <w:t>1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6360EA" w:rsidRDefault="006360EA" w:rsidP="006360EA">
            <w:pPr>
              <w:spacing w:after="0" w:line="240" w:lineRule="auto"/>
            </w:pPr>
            <w:r>
              <w:t>Formułuje treść istotnych składowych strategii i programów rozwoju</w:t>
            </w:r>
          </w:p>
        </w:tc>
        <w:tc>
          <w:tcPr>
            <w:tcW w:w="1873" w:type="dxa"/>
          </w:tcPr>
          <w:p w:rsidR="006360EA" w:rsidRDefault="006360EA" w:rsidP="00666F98">
            <w:r>
              <w:t>K_U0</w:t>
            </w:r>
            <w:r w:rsidR="00666F98">
              <w:t>2; K_U10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6360EA" w:rsidRPr="00126C3B" w:rsidRDefault="006360EA" w:rsidP="006360EA">
            <w:pPr>
              <w:spacing w:after="0" w:line="240" w:lineRule="auto"/>
            </w:pPr>
            <w:r>
              <w:t xml:space="preserve">Jest przekonany o wadze zaangażowania społeczności lokalnych w procesy planowania strategicznego </w:t>
            </w:r>
          </w:p>
        </w:tc>
        <w:tc>
          <w:tcPr>
            <w:tcW w:w="1873" w:type="dxa"/>
          </w:tcPr>
          <w:p w:rsidR="006360EA" w:rsidRPr="00126C3B" w:rsidRDefault="006360EA" w:rsidP="00666F98">
            <w:pPr>
              <w:spacing w:after="0" w:line="240" w:lineRule="auto"/>
            </w:pPr>
            <w:r>
              <w:t>K_K0</w:t>
            </w:r>
            <w:r w:rsidR="00666F98">
              <w:t>4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6360EA" w:rsidRDefault="00666F98" w:rsidP="00666F98">
            <w:pPr>
              <w:spacing w:after="0" w:line="240" w:lineRule="auto"/>
            </w:pPr>
            <w:r>
              <w:t>Pozyskuje z różnych źródeł informacje pomocne do opracowania planów strategicznych</w:t>
            </w:r>
            <w:r w:rsidR="006360EA">
              <w:t xml:space="preserve"> na poziomie lokalnym</w:t>
            </w:r>
          </w:p>
        </w:tc>
        <w:tc>
          <w:tcPr>
            <w:tcW w:w="1873" w:type="dxa"/>
          </w:tcPr>
          <w:p w:rsidR="006360EA" w:rsidRDefault="006360EA" w:rsidP="00666F98">
            <w:pPr>
              <w:spacing w:after="0" w:line="240" w:lineRule="auto"/>
            </w:pPr>
            <w:r>
              <w:t>K_K0</w:t>
            </w:r>
            <w:r w:rsidR="00666F98">
              <w:t>6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857E48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6360EA" w:rsidRPr="007A1384" w:rsidTr="00704BF9">
        <w:tc>
          <w:tcPr>
            <w:tcW w:w="9639" w:type="dxa"/>
            <w:vAlign w:val="center"/>
          </w:tcPr>
          <w:p w:rsidR="006360EA" w:rsidRPr="00204306" w:rsidRDefault="006360EA" w:rsidP="006360EA">
            <w:pPr>
              <w:tabs>
                <w:tab w:val="left" w:pos="3480"/>
              </w:tabs>
              <w:spacing w:after="0" w:line="240" w:lineRule="auto"/>
            </w:pPr>
            <w:r>
              <w:t>Pojęcie i ewolucja zarządzania strategicznego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Instrumenty/narzędzia planowania strategicznego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Elementy strategii rozwoju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Specyfika strategii sektorowych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Programy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Procedura opracowania i przyjęcia strategii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Default="006360EA" w:rsidP="006360EA">
            <w:pPr>
              <w:spacing w:after="0" w:line="240" w:lineRule="auto"/>
            </w:pPr>
            <w:r>
              <w:t>Systemy wdrażania strategii i programów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lastRenderedPageBreak/>
              <w:t>Wieloletnie planowanie finansowe w jednostkach samorządu terytorialnego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Planowanie przestrzenne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Analiza wybranych dokumentów planistycznych; krajowych, regionalnych, lokalnych i sektorowych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83A77" w:rsidRDefault="00383A77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  <w:szCs w:val="20"/>
        </w:rPr>
      </w:pPr>
    </w:p>
    <w:p w:rsidR="00EB4EF0" w:rsidRPr="0082519A" w:rsidRDefault="0082519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  <w:szCs w:val="20"/>
        </w:rPr>
      </w:pPr>
      <w:r w:rsidRPr="0082519A">
        <w:rPr>
          <w:rFonts w:ascii="Corbel" w:hAnsi="Corbel"/>
          <w:b w:val="0"/>
          <w:smallCaps w:val="0"/>
          <w:sz w:val="22"/>
          <w:szCs w:val="20"/>
        </w:rPr>
        <w:t>wykłady: wykład z prezentacją multimedialną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 xml:space="preserve">ćwiczenia </w:t>
      </w:r>
      <w:r w:rsidRPr="006360EA">
        <w:rPr>
          <w:rFonts w:ascii="Corbel" w:hAnsi="Corbel"/>
          <w:b w:val="0"/>
          <w:smallCaps w:val="0"/>
          <w:sz w:val="22"/>
        </w:rPr>
        <w:t xml:space="preserve">(warsztaty): analiza aktów prawnych,  dokumentów dotyczących procesów planowania strategicznego, 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analiza studiów przypadków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dyskusja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moderacja wizualna</w:t>
      </w:r>
    </w:p>
    <w:p w:rsidR="00EB4EF0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6360EA">
        <w:rPr>
          <w:rFonts w:ascii="Corbel" w:hAnsi="Corbel"/>
          <w:b w:val="0"/>
          <w:smallCaps w:val="0"/>
          <w:sz w:val="22"/>
        </w:rPr>
        <w:t>praca w grupach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668B" w:rsidRPr="008F5850" w:rsidTr="008D7B5F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 w:rsidRPr="006468AE">
              <w:t>na podstawie wypowiedzi studenta</w:t>
            </w:r>
            <w:r>
              <w:t xml:space="preserve"> podczas zajęć</w:t>
            </w:r>
          </w:p>
        </w:tc>
        <w:tc>
          <w:tcPr>
            <w:tcW w:w="2126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>
              <w:t>na podstawie wypowiedzi studenta podczas zajęć</w:t>
            </w:r>
          </w:p>
        </w:tc>
        <w:tc>
          <w:tcPr>
            <w:tcW w:w="2126" w:type="dxa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>
              <w:t>na podstawie pracy pisemnej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5101A1" w:rsidRDefault="005101A1" w:rsidP="005101A1">
            <w:pPr>
              <w:spacing w:after="0" w:line="240" w:lineRule="auto"/>
            </w:pPr>
            <w:r>
              <w:t>w oparciu o obserwację studenta podczas zajęć</w:t>
            </w:r>
          </w:p>
          <w:p w:rsidR="001F668B" w:rsidRPr="006F4E0E" w:rsidRDefault="005101A1" w:rsidP="005101A1">
            <w:pPr>
              <w:spacing w:after="0" w:line="240" w:lineRule="auto"/>
            </w:pPr>
            <w:r>
              <w:t>(wypowiedzi, zaangażowanie, kreatywność)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:rsidR="001F668B" w:rsidRDefault="001F668B" w:rsidP="001F668B">
            <w:pPr>
              <w:spacing w:after="0" w:line="240" w:lineRule="auto"/>
            </w:pPr>
            <w:r>
              <w:t xml:space="preserve">w oparciu o </w:t>
            </w:r>
            <w:r w:rsidR="005101A1">
              <w:t xml:space="preserve">wypowiedzi i </w:t>
            </w:r>
            <w:r>
              <w:t>obserwację studenta podczas zajęć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5528" w:type="dxa"/>
          </w:tcPr>
          <w:p w:rsidR="001F668B" w:rsidRPr="006F4E0E" w:rsidRDefault="001F668B" w:rsidP="001F668B">
            <w:pPr>
              <w:spacing w:after="0" w:line="240" w:lineRule="auto"/>
            </w:pPr>
            <w:r>
              <w:t>na podstawie wypowiedzi studenta podczas zajęć oraz pracy pisemnej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B4EF0" w:rsidRPr="00EB4EF0" w:rsidRDefault="00EB4EF0" w:rsidP="00EB4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4EF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1F668B">
              <w:rPr>
                <w:rFonts w:ascii="Corbel" w:hAnsi="Corbel"/>
                <w:b w:val="0"/>
                <w:smallCaps w:val="0"/>
                <w:szCs w:val="24"/>
              </w:rPr>
              <w:t xml:space="preserve"> (warsztaty) </w:t>
            </w: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1F668B" w:rsidRPr="001F668B"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praca pisemna – opracowanie fragmentów strategii rozwoju lokalnego </w:t>
            </w: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Pr="009C54AE" w:rsidRDefault="00EB4EF0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A4375" w:rsidRDefault="008A4375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F60EB" w:rsidRDefault="001F668B" w:rsidP="001F668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 xml:space="preserve">Godziny kontaktowe wynikające z </w:t>
            </w:r>
            <w:r w:rsidR="00B33C90">
              <w:rPr>
                <w:rFonts w:ascii="Times New Roman" w:hAnsi="Times New Roman"/>
              </w:rPr>
              <w:t xml:space="preserve">harmonogramu </w:t>
            </w:r>
            <w:r w:rsidRPr="0026445D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30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Inne z udziałem nauczyciela</w:t>
            </w:r>
          </w:p>
          <w:p w:rsidR="001F668B" w:rsidRPr="002F60EB" w:rsidRDefault="001F668B" w:rsidP="001F668B">
            <w:pPr>
              <w:spacing w:after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5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6445D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Godziny niekontaktowe – praca własna studenta</w:t>
            </w:r>
          </w:p>
          <w:p w:rsidR="001F668B" w:rsidRPr="002F60EB" w:rsidRDefault="001F668B" w:rsidP="001F66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90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857E48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E48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857E48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E4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383A77" w:rsidRPr="009C54AE" w:rsidRDefault="00383A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9F0289" w:rsidRPr="009C54AE" w:rsidRDefault="009F028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Pr="009F0289" w:rsidRDefault="0085747A" w:rsidP="00383A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F028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F0289" w:rsidRDefault="009F0289" w:rsidP="00383A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1F668B" w:rsidRPr="001F668B" w:rsidRDefault="001F668B" w:rsidP="00383A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6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Gawroński H., Zarządzanie strategiczne w samorządach lokalnych, Warszawa 2010.</w:t>
            </w:r>
          </w:p>
          <w:p w:rsidR="00843EE8" w:rsidRPr="009C54AE" w:rsidRDefault="001F668B" w:rsidP="00383A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6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w sektorze publicznym. Eliminowanie zagrożeń, red. A. Kłopotek, Warszawa 2009.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F0289" w:rsidRDefault="0085747A" w:rsidP="00383A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F028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F0289" w:rsidRDefault="009F0289" w:rsidP="00383A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1F668B" w:rsidRPr="001F668B" w:rsidRDefault="001F668B" w:rsidP="00383A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Kot J.,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Zarządzanie rozwojem gmin a praktyka planowania strategicznego</w:t>
            </w:r>
            <w:r w:rsidRPr="001F668B">
              <w:rPr>
                <w:rFonts w:ascii="Corbel" w:hAnsi="Corbel"/>
                <w:sz w:val="24"/>
                <w:szCs w:val="24"/>
              </w:rPr>
              <w:t>, Łódź 2003.</w:t>
            </w:r>
          </w:p>
          <w:p w:rsidR="001F668B" w:rsidRPr="001F668B" w:rsidRDefault="001F668B" w:rsidP="00383A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F668B">
              <w:rPr>
                <w:rFonts w:ascii="Corbel" w:hAnsi="Corbel"/>
                <w:sz w:val="24"/>
                <w:szCs w:val="24"/>
              </w:rPr>
              <w:t>Noworól</w:t>
            </w:r>
            <w:proofErr w:type="spellEnd"/>
            <w:r w:rsidRPr="001F668B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Planowanie rozwoju terytorialnego w skali regionalnej i lokalnej</w:t>
            </w:r>
            <w:r w:rsidRPr="001F668B">
              <w:rPr>
                <w:rFonts w:ascii="Corbel" w:hAnsi="Corbel"/>
                <w:sz w:val="24"/>
                <w:szCs w:val="24"/>
              </w:rPr>
              <w:t>, Kraków 2007.</w:t>
            </w:r>
          </w:p>
          <w:p w:rsidR="001F668B" w:rsidRPr="001F668B" w:rsidRDefault="001F668B" w:rsidP="00383A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Rostkowski T.,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Strategiczne zarządzanie zasobami ludzkimi w administracji publicznej</w:t>
            </w:r>
            <w:r w:rsidRPr="001F668B">
              <w:rPr>
                <w:rFonts w:ascii="Corbel" w:hAnsi="Corbel"/>
                <w:sz w:val="24"/>
                <w:szCs w:val="24"/>
              </w:rPr>
              <w:t>, Warszawa 2012.</w:t>
            </w:r>
          </w:p>
          <w:p w:rsidR="001F668B" w:rsidRPr="001F668B" w:rsidRDefault="001F668B" w:rsidP="00383A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Wiszniowski R.,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Zintegrowane zarządzanie strategiczne rozwojem państwa. Doświadczenia polskie</w:t>
            </w:r>
            <w:r w:rsidRPr="001F668B">
              <w:rPr>
                <w:rFonts w:ascii="Corbel" w:hAnsi="Corbel"/>
                <w:sz w:val="24"/>
                <w:szCs w:val="24"/>
              </w:rPr>
              <w:t>, Toruń 2013.</w:t>
            </w:r>
          </w:p>
          <w:p w:rsidR="001F668B" w:rsidRPr="001F668B" w:rsidRDefault="001F668B" w:rsidP="00383A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Wysocka E., Koziński J.,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Strategia rozwoju regionalnego i lokalnego po reformie administracyjnej państwa</w:t>
            </w:r>
            <w:r w:rsidRPr="001F668B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="001F668B" w:rsidRPr="001F668B" w:rsidRDefault="001F668B" w:rsidP="00383A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i/>
                <w:sz w:val="24"/>
                <w:szCs w:val="24"/>
              </w:rPr>
              <w:t>Zarządzanie strategiczne w badaniach teoretycznych i w praktyce</w:t>
            </w:r>
            <w:r w:rsidRPr="001F668B">
              <w:rPr>
                <w:rFonts w:ascii="Corbel" w:hAnsi="Corbel"/>
                <w:sz w:val="24"/>
                <w:szCs w:val="24"/>
              </w:rPr>
              <w:t>, red. A. Kaleta, K. Moszkowicz, Wrocław 2006.</w:t>
            </w:r>
          </w:p>
          <w:p w:rsidR="001F668B" w:rsidRPr="001F668B" w:rsidRDefault="001F668B" w:rsidP="00383A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Koncepcja Przestrzennego Zagospodarowania Kraju 2030, M.P. z 27 kwietnia 2012 r., poz. 252.</w:t>
            </w:r>
          </w:p>
          <w:p w:rsidR="001F668B" w:rsidRPr="001F668B" w:rsidRDefault="001F668B" w:rsidP="00383A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Krajowa strategia rozwoju regionalnego 2010−2020: regiony, miasta, obszary wiejskie, MP 2010, nr 36, poz. 423.</w:t>
            </w:r>
          </w:p>
          <w:p w:rsidR="001F668B" w:rsidRPr="001F668B" w:rsidRDefault="001F668B" w:rsidP="00383A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Strategia rozwoju województwa- Podkarpackie 20</w:t>
            </w:r>
            <w:r w:rsidR="00356B01">
              <w:rPr>
                <w:rFonts w:ascii="Corbel" w:hAnsi="Corbel"/>
                <w:sz w:val="24"/>
                <w:szCs w:val="24"/>
              </w:rPr>
              <w:t>3</w:t>
            </w:r>
            <w:r w:rsidRPr="001F668B">
              <w:rPr>
                <w:rFonts w:ascii="Corbel" w:hAnsi="Corbel"/>
                <w:sz w:val="24"/>
                <w:szCs w:val="24"/>
              </w:rPr>
              <w:t xml:space="preserve">0, </w:t>
            </w:r>
            <w:r w:rsidR="00356B01" w:rsidRPr="00356B01">
              <w:rPr>
                <w:rFonts w:ascii="Corbel" w:hAnsi="Corbel"/>
                <w:sz w:val="24"/>
                <w:szCs w:val="24"/>
              </w:rPr>
              <w:t>http://www.sejmik.podkarpackie.pl/attachments/article/3367/strategia%20Rozwoju%20Wojew%C3%B3dztwa%20Podkarpackiego%202030.pdf</w:t>
            </w:r>
            <w:r w:rsidR="00356B01">
              <w:rPr>
                <w:rFonts w:ascii="Corbel" w:hAnsi="Corbel"/>
                <w:sz w:val="24"/>
                <w:szCs w:val="24"/>
              </w:rPr>
              <w:t xml:space="preserve"> (15.10.2020)</w:t>
            </w:r>
            <w:r w:rsidRPr="001F668B">
              <w:rPr>
                <w:rFonts w:ascii="Corbel" w:hAnsi="Corbel"/>
                <w:sz w:val="24"/>
                <w:szCs w:val="24"/>
              </w:rPr>
              <w:t>.</w:t>
            </w:r>
          </w:p>
          <w:p w:rsidR="001F668B" w:rsidRPr="001F668B" w:rsidRDefault="001F668B" w:rsidP="00383A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lastRenderedPageBreak/>
              <w:t>Strategia ZIT Rzeszowskiego Obszaru Funkcjonalnego, http://www.rof.org.pl/static/img/k02/Strategia%20ZIT%20ROF%2021%2006%202016.pdf (1.12.2017).</w:t>
            </w:r>
          </w:p>
          <w:p w:rsidR="001F668B" w:rsidRPr="001F668B" w:rsidRDefault="001F668B" w:rsidP="00383A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Strategia rozwoju lokalnego gminy Hyżne na lata 2017–2025, http://hyzne.pl/public/archiwum/biph/XVII_99.pdf (1.12.2017.</w:t>
            </w:r>
          </w:p>
          <w:p w:rsidR="00843EE8" w:rsidRPr="009918B4" w:rsidRDefault="001F668B" w:rsidP="00383A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F668B">
              <w:rPr>
                <w:rFonts w:ascii="Corbel" w:hAnsi="Corbel"/>
                <w:b w:val="0"/>
                <w:smallCaps w:val="0"/>
                <w:szCs w:val="24"/>
              </w:rPr>
              <w:t>Planowanie strategiczne jako narzędzie realizacji celów organizacji, KPRM, https://dsc.kprm.gov.pl/sites/default/files/pliki/79.pdf (1.12.2017).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D18" w:rsidRDefault="00527D18" w:rsidP="00C16ABF">
      <w:pPr>
        <w:spacing w:after="0" w:line="240" w:lineRule="auto"/>
      </w:pPr>
      <w:r>
        <w:separator/>
      </w:r>
    </w:p>
  </w:endnote>
  <w:endnote w:type="continuationSeparator" w:id="0">
    <w:p w:rsidR="00527D18" w:rsidRDefault="00527D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D18" w:rsidRDefault="00527D18" w:rsidP="00C16ABF">
      <w:pPr>
        <w:spacing w:after="0" w:line="240" w:lineRule="auto"/>
      </w:pPr>
      <w:r>
        <w:separator/>
      </w:r>
    </w:p>
  </w:footnote>
  <w:footnote w:type="continuationSeparator" w:id="0">
    <w:p w:rsidR="00527D18" w:rsidRDefault="00527D1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1E2D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3C60"/>
    <w:rsid w:val="001A70D2"/>
    <w:rsid w:val="001D657B"/>
    <w:rsid w:val="001D7B54"/>
    <w:rsid w:val="001E0209"/>
    <w:rsid w:val="001F2CA2"/>
    <w:rsid w:val="001F668B"/>
    <w:rsid w:val="001F6A8F"/>
    <w:rsid w:val="002144C0"/>
    <w:rsid w:val="0022477D"/>
    <w:rsid w:val="002278A9"/>
    <w:rsid w:val="002305A4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3A77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F1551"/>
    <w:rsid w:val="004F55A3"/>
    <w:rsid w:val="0050496F"/>
    <w:rsid w:val="005101A1"/>
    <w:rsid w:val="00513B6F"/>
    <w:rsid w:val="00517C63"/>
    <w:rsid w:val="00527D18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76BE"/>
    <w:rsid w:val="0061029B"/>
    <w:rsid w:val="0061404C"/>
    <w:rsid w:val="00617230"/>
    <w:rsid w:val="0062125C"/>
    <w:rsid w:val="00621CE1"/>
    <w:rsid w:val="00627FC9"/>
    <w:rsid w:val="006360EA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706544"/>
    <w:rsid w:val="007072BA"/>
    <w:rsid w:val="00707BDF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3E07"/>
    <w:rsid w:val="007A4022"/>
    <w:rsid w:val="007A6E6E"/>
    <w:rsid w:val="007C3299"/>
    <w:rsid w:val="007C3BCC"/>
    <w:rsid w:val="007C4546"/>
    <w:rsid w:val="007D6E56"/>
    <w:rsid w:val="007F4155"/>
    <w:rsid w:val="007F57C1"/>
    <w:rsid w:val="0081554D"/>
    <w:rsid w:val="0081707E"/>
    <w:rsid w:val="0082519A"/>
    <w:rsid w:val="00843EE8"/>
    <w:rsid w:val="008449B3"/>
    <w:rsid w:val="008552A2"/>
    <w:rsid w:val="00856A2A"/>
    <w:rsid w:val="0085747A"/>
    <w:rsid w:val="00857E48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6188"/>
    <w:rsid w:val="0092045C"/>
    <w:rsid w:val="00923D7D"/>
    <w:rsid w:val="009508DF"/>
    <w:rsid w:val="00950DAC"/>
    <w:rsid w:val="00954A07"/>
    <w:rsid w:val="00982B12"/>
    <w:rsid w:val="00984EE4"/>
    <w:rsid w:val="009918B4"/>
    <w:rsid w:val="00997F14"/>
    <w:rsid w:val="009A78D9"/>
    <w:rsid w:val="009C3E31"/>
    <w:rsid w:val="009C54AE"/>
    <w:rsid w:val="009C788E"/>
    <w:rsid w:val="009D3F3B"/>
    <w:rsid w:val="009E0543"/>
    <w:rsid w:val="009E3B41"/>
    <w:rsid w:val="009F0289"/>
    <w:rsid w:val="009F3C5C"/>
    <w:rsid w:val="009F4610"/>
    <w:rsid w:val="00A00ECC"/>
    <w:rsid w:val="00A155EE"/>
    <w:rsid w:val="00A218A6"/>
    <w:rsid w:val="00A2245B"/>
    <w:rsid w:val="00A256DE"/>
    <w:rsid w:val="00A301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33C9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B9F"/>
    <w:rsid w:val="00BB520A"/>
    <w:rsid w:val="00BD3869"/>
    <w:rsid w:val="00BD66E9"/>
    <w:rsid w:val="00BD6FF4"/>
    <w:rsid w:val="00BE5902"/>
    <w:rsid w:val="00BF2C41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4F0"/>
    <w:rsid w:val="00CA2B96"/>
    <w:rsid w:val="00CA37FC"/>
    <w:rsid w:val="00CA46E2"/>
    <w:rsid w:val="00CA5089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8075B"/>
    <w:rsid w:val="00D8678B"/>
    <w:rsid w:val="00DA2114"/>
    <w:rsid w:val="00DB1CF2"/>
    <w:rsid w:val="00DC10F6"/>
    <w:rsid w:val="00DE09C0"/>
    <w:rsid w:val="00DE4A14"/>
    <w:rsid w:val="00DF320D"/>
    <w:rsid w:val="00DF71C8"/>
    <w:rsid w:val="00E129B8"/>
    <w:rsid w:val="00E12CDE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B4EF0"/>
    <w:rsid w:val="00EC4899"/>
    <w:rsid w:val="00ED03AB"/>
    <w:rsid w:val="00ED32D2"/>
    <w:rsid w:val="00EE32DE"/>
    <w:rsid w:val="00EE5457"/>
    <w:rsid w:val="00EF754E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B7DBA"/>
    <w:rsid w:val="00FC1C25"/>
    <w:rsid w:val="00FC3F45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BD0B4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910EF-47CE-4E86-9241-A4F1DE92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53</TotalTime>
  <Pages>5</Pages>
  <Words>1012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17</cp:revision>
  <cp:lastPrinted>2019-02-06T12:12:00Z</cp:lastPrinted>
  <dcterms:created xsi:type="dcterms:W3CDTF">2021-02-07T11:57:00Z</dcterms:created>
  <dcterms:modified xsi:type="dcterms:W3CDTF">2022-05-26T08:03:00Z</dcterms:modified>
</cp:coreProperties>
</file>